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EF949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Edward FENKELL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76E408F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</w:p>
    <w:p w14:paraId="4BAF7C06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</w:p>
    <w:p w14:paraId="2635D65C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the Guildhall,</w:t>
      </w:r>
    </w:p>
    <w:p w14:paraId="7A6D5BA3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London, into lands of Margery </w:t>
      </w:r>
      <w:proofErr w:type="spellStart"/>
      <w:r>
        <w:rPr>
          <w:rFonts w:eastAsia="Times New Roman" w:cs="Times New Roman"/>
          <w:szCs w:val="24"/>
        </w:rPr>
        <w:t>Powetrell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506182B6" w14:textId="77777777" w:rsidR="009B4C34" w:rsidRDefault="009B4C34" w:rsidP="009B4C3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7E05BC1" w14:textId="77777777" w:rsidR="009B4C34" w:rsidRDefault="009B4C34" w:rsidP="009B4C3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p.127)</w:t>
      </w:r>
    </w:p>
    <w:p w14:paraId="052CDA93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</w:p>
    <w:p w14:paraId="24C9FC9D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</w:p>
    <w:p w14:paraId="73ECEA40" w14:textId="77777777" w:rsidR="009B4C34" w:rsidRDefault="009B4C34" w:rsidP="009B4C3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September 2023</w:t>
      </w:r>
    </w:p>
    <w:p w14:paraId="080E59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EF81" w14:textId="77777777" w:rsidR="009B4C34" w:rsidRDefault="009B4C34" w:rsidP="009139A6">
      <w:r>
        <w:separator/>
      </w:r>
    </w:p>
  </w:endnote>
  <w:endnote w:type="continuationSeparator" w:id="0">
    <w:p w14:paraId="40FFD1F7" w14:textId="77777777" w:rsidR="009B4C34" w:rsidRDefault="009B4C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87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59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4D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68B92" w14:textId="77777777" w:rsidR="009B4C34" w:rsidRDefault="009B4C34" w:rsidP="009139A6">
      <w:r>
        <w:separator/>
      </w:r>
    </w:p>
  </w:footnote>
  <w:footnote w:type="continuationSeparator" w:id="0">
    <w:p w14:paraId="1E098C1F" w14:textId="77777777" w:rsidR="009B4C34" w:rsidRDefault="009B4C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22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AB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97C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34"/>
    <w:rsid w:val="000666E0"/>
    <w:rsid w:val="002510B7"/>
    <w:rsid w:val="005C130B"/>
    <w:rsid w:val="00826F5C"/>
    <w:rsid w:val="009139A6"/>
    <w:rsid w:val="009448BB"/>
    <w:rsid w:val="00947624"/>
    <w:rsid w:val="009B4C3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6249D"/>
  <w15:chartTrackingRefBased/>
  <w15:docId w15:val="{BB6F87B5-A896-4847-A28A-1DEEA143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2023-09-24T20:00:00Z</dcterms:created>
  <dcterms:modified xsi:type="dcterms:W3CDTF">2023-09-24T20:01:00Z</dcterms:modified>
</cp:coreProperties>
</file>